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70" w:type="dxa"/>
        <w:tblLayout w:type="fixed"/>
        <w:tblLook w:val="04A0"/>
      </w:tblPr>
      <w:tblGrid>
        <w:gridCol w:w="2555"/>
        <w:gridCol w:w="1876"/>
        <w:gridCol w:w="1065"/>
        <w:gridCol w:w="878"/>
        <w:gridCol w:w="2098"/>
        <w:gridCol w:w="896"/>
        <w:gridCol w:w="202"/>
      </w:tblGrid>
      <w:tr w:rsidR="005522F2" w:rsidRPr="00812F4E" w:rsidTr="00702656">
        <w:trPr>
          <w:gridBefore w:val="2"/>
          <w:gridAfter w:val="1"/>
          <w:wBefore w:w="4435" w:type="dxa"/>
          <w:wAfter w:w="197" w:type="dxa"/>
          <w:cantSplit/>
          <w:trHeight w:val="279"/>
        </w:trPr>
        <w:tc>
          <w:tcPr>
            <w:tcW w:w="106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5522F2" w:rsidRPr="00812F4E" w:rsidRDefault="005522F2" w:rsidP="005D3650"/>
        </w:tc>
        <w:tc>
          <w:tcPr>
            <w:tcW w:w="3873" w:type="dxa"/>
            <w:gridSpan w:val="3"/>
            <w:tcBorders>
              <w:bottom w:val="nil"/>
            </w:tcBorders>
            <w:shd w:val="clear" w:color="auto" w:fill="auto"/>
            <w:vAlign w:val="center"/>
            <w:hideMark/>
          </w:tcPr>
          <w:p w:rsidR="005522F2" w:rsidRPr="00812F4E" w:rsidRDefault="005522F2" w:rsidP="005D3650">
            <w:r w:rsidRPr="00812F4E">
              <w:t>Приложение 2</w:t>
            </w:r>
          </w:p>
        </w:tc>
      </w:tr>
      <w:tr w:rsidR="005522F2" w:rsidRPr="00812F4E" w:rsidTr="00702656">
        <w:trPr>
          <w:gridBefore w:val="2"/>
          <w:gridAfter w:val="1"/>
          <w:wBefore w:w="4435" w:type="dxa"/>
          <w:wAfter w:w="197" w:type="dxa"/>
          <w:cantSplit/>
          <w:trHeight w:val="557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F2" w:rsidRPr="00812F4E" w:rsidRDefault="005522F2" w:rsidP="005D3650"/>
        </w:tc>
        <w:tc>
          <w:tcPr>
            <w:tcW w:w="3873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5522F2" w:rsidRPr="00812F4E" w:rsidRDefault="005522F2" w:rsidP="005D3650">
            <w:r w:rsidRPr="00812F4E">
              <w:t>к решению Саратовской</w:t>
            </w:r>
            <w:r w:rsidRPr="00812F4E">
              <w:br/>
              <w:t>городской Думы</w:t>
            </w:r>
          </w:p>
        </w:tc>
      </w:tr>
      <w:tr w:rsidR="005522F2" w:rsidRPr="00812F4E" w:rsidTr="00702656">
        <w:trPr>
          <w:gridBefore w:val="2"/>
          <w:gridAfter w:val="1"/>
          <w:wBefore w:w="4435" w:type="dxa"/>
          <w:wAfter w:w="197" w:type="dxa"/>
          <w:cantSplit/>
          <w:trHeight w:val="279"/>
        </w:trPr>
        <w:tc>
          <w:tcPr>
            <w:tcW w:w="1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F2" w:rsidRPr="00812F4E" w:rsidRDefault="005522F2" w:rsidP="005D3650"/>
        </w:tc>
        <w:tc>
          <w:tcPr>
            <w:tcW w:w="3873" w:type="dxa"/>
            <w:gridSpan w:val="3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5522F2" w:rsidRPr="00812F4E" w:rsidRDefault="00702656" w:rsidP="006D60E2">
            <w:r w:rsidRPr="00812F4E">
              <w:t>от</w:t>
            </w:r>
            <w:r>
              <w:t xml:space="preserve"> 16 декабря 2022 года </w:t>
            </w:r>
            <w:r w:rsidRPr="00812F4E">
              <w:t xml:space="preserve">№ </w:t>
            </w:r>
            <w:r>
              <w:t>28-290</w:t>
            </w:r>
          </w:p>
        </w:tc>
      </w:tr>
      <w:tr w:rsidR="00930C6A" w:rsidRPr="00812F4E" w:rsidTr="00702656">
        <w:trPr>
          <w:cantSplit/>
        </w:trPr>
        <w:tc>
          <w:tcPr>
            <w:tcW w:w="5495" w:type="dxa"/>
            <w:gridSpan w:val="3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/>
        </w:tc>
        <w:tc>
          <w:tcPr>
            <w:tcW w:w="878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/>
        </w:tc>
        <w:tc>
          <w:tcPr>
            <w:tcW w:w="3197" w:type="dxa"/>
            <w:gridSpan w:val="3"/>
            <w:tcBorders>
              <w:bottom w:val="nil"/>
            </w:tcBorders>
            <w:shd w:val="clear" w:color="auto" w:fill="auto"/>
            <w:vAlign w:val="center"/>
            <w:hideMark/>
          </w:tcPr>
          <w:p w:rsidR="00930C6A" w:rsidRPr="00812F4E" w:rsidRDefault="00930C6A" w:rsidP="002401CA"/>
        </w:tc>
      </w:tr>
      <w:tr w:rsidR="00930C6A" w:rsidRPr="00812F4E" w:rsidTr="00702656">
        <w:trPr>
          <w:cantSplit/>
        </w:trPr>
        <w:tc>
          <w:tcPr>
            <w:tcW w:w="25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r w:rsidRPr="00812F4E">
              <w:t xml:space="preserve">  </w:t>
            </w:r>
          </w:p>
        </w:tc>
        <w:tc>
          <w:tcPr>
            <w:tcW w:w="381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</w:p>
        </w:tc>
        <w:tc>
          <w:tcPr>
            <w:tcW w:w="20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</w:p>
        </w:tc>
        <w:tc>
          <w:tcPr>
            <w:tcW w:w="109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/>
        </w:tc>
      </w:tr>
      <w:tr w:rsidR="00930C6A" w:rsidRPr="00812F4E" w:rsidTr="00702656">
        <w:trPr>
          <w:cantSplit/>
        </w:trPr>
        <w:tc>
          <w:tcPr>
            <w:tcW w:w="95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456A" w:rsidRPr="00812F4E" w:rsidRDefault="00930C6A" w:rsidP="0055456A">
            <w:pPr>
              <w:jc w:val="center"/>
            </w:pPr>
            <w:r w:rsidRPr="00812F4E">
              <w:t>Нормативы распределения доходов в бюджет муниципального образования</w:t>
            </w:r>
          </w:p>
          <w:p w:rsidR="00930C6A" w:rsidRDefault="00930C6A" w:rsidP="00747BA0">
            <w:pPr>
              <w:jc w:val="center"/>
            </w:pPr>
            <w:r w:rsidRPr="00812F4E">
              <w:t>«Город Саратов» на 202</w:t>
            </w:r>
            <w:r w:rsidR="00747BA0">
              <w:t>3</w:t>
            </w:r>
            <w:r w:rsidRPr="00812F4E">
              <w:t xml:space="preserve"> год и на плановый период 202</w:t>
            </w:r>
            <w:r w:rsidR="00747BA0">
              <w:t>4</w:t>
            </w:r>
            <w:r w:rsidRPr="00812F4E">
              <w:t xml:space="preserve"> и 202</w:t>
            </w:r>
            <w:r w:rsidR="00747BA0">
              <w:t>5</w:t>
            </w:r>
            <w:r w:rsidRPr="00812F4E">
              <w:t xml:space="preserve"> годов</w:t>
            </w:r>
            <w:r w:rsidR="00702656">
              <w:t xml:space="preserve"> </w:t>
            </w:r>
          </w:p>
          <w:p w:rsidR="00702656" w:rsidRPr="00812F4E" w:rsidRDefault="00702656" w:rsidP="00702656">
            <w:pPr>
              <w:jc w:val="center"/>
            </w:pPr>
            <w:r w:rsidRPr="00B85448">
              <w:rPr>
                <w:szCs w:val="28"/>
              </w:rPr>
              <w:t>(в редакции решени</w:t>
            </w:r>
            <w:r>
              <w:rPr>
                <w:szCs w:val="28"/>
              </w:rPr>
              <w:t>я</w:t>
            </w:r>
            <w:r w:rsidRPr="00B85448">
              <w:rPr>
                <w:szCs w:val="28"/>
              </w:rPr>
              <w:t xml:space="preserve"> Саратовской городской Думы </w:t>
            </w:r>
            <w:r w:rsidRPr="00B85448">
              <w:rPr>
                <w:rFonts w:cs="Calibri"/>
                <w:szCs w:val="28"/>
              </w:rPr>
              <w:t>от</w:t>
            </w:r>
            <w:r>
              <w:rPr>
                <w:rFonts w:cs="Calibri"/>
                <w:szCs w:val="28"/>
              </w:rPr>
              <w:t xml:space="preserve"> 28 апреля 2023 года</w:t>
            </w:r>
            <w:r w:rsidR="006D60E2">
              <w:rPr>
                <w:rFonts w:cs="Calibri"/>
                <w:szCs w:val="28"/>
              </w:rPr>
              <w:t xml:space="preserve"> № 33-361</w:t>
            </w:r>
            <w:r>
              <w:rPr>
                <w:rFonts w:cs="Calibri"/>
                <w:szCs w:val="28"/>
              </w:rPr>
              <w:t>)</w:t>
            </w:r>
          </w:p>
        </w:tc>
      </w:tr>
      <w:tr w:rsidR="00930C6A" w:rsidRPr="00812F4E" w:rsidTr="00702656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r w:rsidRPr="00812F4E">
              <w:t xml:space="preserve">  </w:t>
            </w:r>
          </w:p>
        </w:tc>
        <w:tc>
          <w:tcPr>
            <w:tcW w:w="3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D1285E" w:rsidRDefault="00930C6A" w:rsidP="002401CA">
            <w:pPr>
              <w:rPr>
                <w:sz w:val="8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/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/>
        </w:tc>
      </w:tr>
      <w:tr w:rsidR="00930C6A" w:rsidRPr="00812F4E" w:rsidTr="00702656">
        <w:trPr>
          <w:cantSplit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>Код</w:t>
            </w:r>
          </w:p>
        </w:tc>
        <w:tc>
          <w:tcPr>
            <w:tcW w:w="591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>Наименование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>Процент</w:t>
            </w:r>
          </w:p>
        </w:tc>
      </w:tr>
    </w:tbl>
    <w:p w:rsidR="00930C6A" w:rsidRPr="00930C6A" w:rsidRDefault="00930C6A">
      <w:pPr>
        <w:rPr>
          <w:sz w:val="2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7"/>
        <w:gridCol w:w="5915"/>
        <w:gridCol w:w="1098"/>
      </w:tblGrid>
      <w:tr w:rsidR="00930C6A" w:rsidRPr="00812F4E" w:rsidTr="0055456A">
        <w:trPr>
          <w:cantSplit/>
          <w:tblHeader/>
        </w:trPr>
        <w:tc>
          <w:tcPr>
            <w:tcW w:w="2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>1</w:t>
            </w:r>
          </w:p>
        </w:tc>
        <w:tc>
          <w:tcPr>
            <w:tcW w:w="5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>2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>3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1 09 07012 04 0000 110 </w:t>
            </w:r>
          </w:p>
        </w:tc>
        <w:tc>
          <w:tcPr>
            <w:tcW w:w="591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30C6A" w:rsidRPr="00812F4E" w:rsidRDefault="00930C6A" w:rsidP="002401CA">
            <w:r w:rsidRPr="00812F4E">
              <w:t>Налог на рекламу, мобилизуемый на территориях городских округов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1 09 07032 04 0000 110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Pr="00812F4E" w:rsidRDefault="00930C6A" w:rsidP="002401CA">
            <w:r w:rsidRPr="00812F4E"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1 09 07042 04 0000 110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Pr="00812F4E" w:rsidRDefault="00930C6A" w:rsidP="002401CA">
            <w:r w:rsidRPr="00812F4E"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1 09 07052 04 0000 110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Pr="00812F4E" w:rsidRDefault="00930C6A" w:rsidP="002401CA">
            <w:r w:rsidRPr="00812F4E"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1 13 01994 04 0000 130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Pr="00812F4E" w:rsidRDefault="00930C6A" w:rsidP="002401CA">
            <w:r w:rsidRPr="00812F4E"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1 13 02064 04 0000 130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Pr="00812F4E" w:rsidRDefault="00930C6A" w:rsidP="002401CA">
            <w:r w:rsidRPr="00812F4E"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1 13 02994 04 0000 130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Pr="00812F4E" w:rsidRDefault="00930C6A" w:rsidP="002401CA">
            <w:r w:rsidRPr="00812F4E">
              <w:t xml:space="preserve">Прочие доходы от компенсации затрат  бюджетов городских округов 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354379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54379" w:rsidRPr="00812F4E" w:rsidRDefault="00354379" w:rsidP="002401CA">
            <w:pPr>
              <w:jc w:val="center"/>
            </w:pPr>
            <w:r w:rsidRPr="00812F4E">
              <w:t xml:space="preserve">1 16 10061 04 0000 140 </w:t>
            </w:r>
          </w:p>
        </w:tc>
        <w:tc>
          <w:tcPr>
            <w:tcW w:w="5915" w:type="dxa"/>
            <w:shd w:val="clear" w:color="auto" w:fill="auto"/>
            <w:hideMark/>
          </w:tcPr>
          <w:p w:rsidR="00354379" w:rsidRPr="00812F4E" w:rsidRDefault="00354379" w:rsidP="00354379">
            <w:pPr>
              <w:autoSpaceDE w:val="0"/>
              <w:autoSpaceDN w:val="0"/>
              <w:adjustRightInd w:val="0"/>
              <w:jc w:val="both"/>
            </w:pPr>
            <w:r w:rsidRPr="00812F4E"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54379" w:rsidRPr="00812F4E" w:rsidRDefault="00354379" w:rsidP="002401CA">
            <w:pPr>
              <w:jc w:val="right"/>
            </w:pPr>
            <w:r w:rsidRPr="00812F4E">
              <w:t>100</w:t>
            </w:r>
          </w:p>
        </w:tc>
      </w:tr>
      <w:tr w:rsidR="009677D8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677D8" w:rsidRPr="009E6227" w:rsidRDefault="009677D8" w:rsidP="002401CA">
            <w:pPr>
              <w:jc w:val="center"/>
            </w:pPr>
            <w:r w:rsidRPr="009E6227">
              <w:t>1 16 10100 04 0000 140</w:t>
            </w:r>
          </w:p>
        </w:tc>
        <w:tc>
          <w:tcPr>
            <w:tcW w:w="5915" w:type="dxa"/>
            <w:shd w:val="clear" w:color="auto" w:fill="auto"/>
            <w:hideMark/>
          </w:tcPr>
          <w:p w:rsidR="009677D8" w:rsidRPr="009E6227" w:rsidRDefault="009677D8" w:rsidP="00354379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E6227">
              <w:rPr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677D8" w:rsidRPr="00812F4E" w:rsidRDefault="009677D8" w:rsidP="002401CA">
            <w:pPr>
              <w:jc w:val="right"/>
            </w:pPr>
            <w:r w:rsidRPr="009E6227">
              <w:t>100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1 17 01040 04 0000 180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Pr="00812F4E" w:rsidRDefault="00930C6A" w:rsidP="002401CA">
            <w:r w:rsidRPr="00812F4E">
              <w:t>Невыясненные поступления, зачисляемые в бюджеты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930C6A" w:rsidRPr="00812F4E" w:rsidTr="00317CA6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1 17 05040 04 0000 180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Pr="00812F4E" w:rsidRDefault="00930C6A" w:rsidP="002401CA">
            <w:r w:rsidRPr="00812F4E">
              <w:t>Прочие неналоговые доходы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D90D7F" w:rsidRPr="00812F4E" w:rsidTr="00317CA6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D90D7F" w:rsidRPr="00812F4E" w:rsidRDefault="00D90D7F" w:rsidP="002401CA">
            <w:pPr>
              <w:jc w:val="center"/>
            </w:pPr>
            <w:r>
              <w:t>1 17 15020 04 0000 150</w:t>
            </w:r>
          </w:p>
        </w:tc>
        <w:tc>
          <w:tcPr>
            <w:tcW w:w="5915" w:type="dxa"/>
            <w:shd w:val="clear" w:color="auto" w:fill="auto"/>
            <w:hideMark/>
          </w:tcPr>
          <w:p w:rsidR="00D90D7F" w:rsidRPr="00D90D7F" w:rsidRDefault="00D90D7F" w:rsidP="00D90D7F">
            <w:pPr>
              <w:jc w:val="both"/>
              <w:rPr>
                <w:rFonts w:eastAsia="Times New Roman"/>
                <w:lang w:eastAsia="ru-RU"/>
              </w:rPr>
            </w:pPr>
            <w:r w:rsidRPr="00D90D7F">
              <w:rPr>
                <w:rFonts w:eastAsia="Times New Roman"/>
                <w:lang w:eastAsia="ru-RU"/>
              </w:rPr>
              <w:t xml:space="preserve">Инициативные платежи, зачисляемые в бюджеты городских округов 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D90D7F" w:rsidRPr="00812F4E" w:rsidRDefault="00D90D7F" w:rsidP="002401CA">
            <w:pPr>
              <w:jc w:val="right"/>
            </w:pPr>
            <w:r>
              <w:t>100</w:t>
            </w:r>
          </w:p>
        </w:tc>
      </w:tr>
      <w:tr w:rsidR="00D90D7F" w:rsidRPr="00812F4E" w:rsidTr="00317CA6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D90D7F" w:rsidRPr="00812F4E" w:rsidRDefault="00D90D7F" w:rsidP="002401CA">
            <w:pPr>
              <w:jc w:val="center"/>
            </w:pPr>
          </w:p>
        </w:tc>
        <w:tc>
          <w:tcPr>
            <w:tcW w:w="5915" w:type="dxa"/>
            <w:shd w:val="clear" w:color="auto" w:fill="auto"/>
            <w:hideMark/>
          </w:tcPr>
          <w:p w:rsidR="00D90D7F" w:rsidRPr="00812F4E" w:rsidRDefault="00D90D7F" w:rsidP="002401CA"/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D90D7F" w:rsidRPr="00812F4E" w:rsidRDefault="00D90D7F" w:rsidP="002401CA">
            <w:pPr>
              <w:jc w:val="right"/>
            </w:pPr>
          </w:p>
        </w:tc>
      </w:tr>
      <w:tr w:rsidR="00317CA6" w:rsidRPr="00812F4E" w:rsidTr="00317CA6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17CA6" w:rsidRPr="00812F4E" w:rsidRDefault="00317CA6" w:rsidP="002401CA">
            <w:pPr>
              <w:jc w:val="center"/>
            </w:pPr>
            <w:r w:rsidRPr="00812F4E">
              <w:lastRenderedPageBreak/>
              <w:t>1 17 16000 04 0000 180</w:t>
            </w:r>
          </w:p>
          <w:p w:rsidR="00317CA6" w:rsidRPr="00812F4E" w:rsidRDefault="00317CA6" w:rsidP="002401CA">
            <w:pPr>
              <w:jc w:val="center"/>
            </w:pPr>
          </w:p>
        </w:tc>
        <w:tc>
          <w:tcPr>
            <w:tcW w:w="5915" w:type="dxa"/>
            <w:shd w:val="clear" w:color="auto" w:fill="auto"/>
            <w:hideMark/>
          </w:tcPr>
          <w:p w:rsidR="00317CA6" w:rsidRPr="00812F4E" w:rsidRDefault="00317CA6" w:rsidP="00317CA6">
            <w:pPr>
              <w:autoSpaceDE w:val="0"/>
              <w:autoSpaceDN w:val="0"/>
              <w:adjustRightInd w:val="0"/>
              <w:jc w:val="both"/>
            </w:pPr>
            <w:r w:rsidRPr="00812F4E"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17CA6" w:rsidRPr="00812F4E" w:rsidRDefault="00317CA6" w:rsidP="00317CA6">
            <w:pPr>
              <w:jc w:val="right"/>
            </w:pPr>
            <w:r w:rsidRPr="00812F4E">
              <w:t>100</w:t>
            </w:r>
          </w:p>
        </w:tc>
      </w:tr>
    </w:tbl>
    <w:p w:rsidR="0055456A" w:rsidRDefault="0055456A" w:rsidP="00907A27"/>
    <w:p w:rsidR="00D90D7F" w:rsidRDefault="00D90D7F" w:rsidP="00907A27"/>
    <w:sectPr w:rsidR="00D90D7F" w:rsidSect="005522F2">
      <w:headerReference w:type="even" r:id="rId7"/>
      <w:headerReference w:type="default" r:id="rId8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0E9E" w:rsidRDefault="00240E9E" w:rsidP="00930C6A">
      <w:r>
        <w:separator/>
      </w:r>
    </w:p>
  </w:endnote>
  <w:endnote w:type="continuationSeparator" w:id="1">
    <w:p w:rsidR="00240E9E" w:rsidRDefault="00240E9E" w:rsidP="00930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0E9E" w:rsidRDefault="00240E9E" w:rsidP="00930C6A">
      <w:r>
        <w:separator/>
      </w:r>
    </w:p>
  </w:footnote>
  <w:footnote w:type="continuationSeparator" w:id="1">
    <w:p w:rsidR="00240E9E" w:rsidRDefault="00240E9E" w:rsidP="00930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C6A" w:rsidRDefault="004C4783" w:rsidP="002401C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30C6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30C6A" w:rsidRDefault="00930C6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C6A" w:rsidRDefault="004C4783" w:rsidP="002401C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30C6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02656">
      <w:rPr>
        <w:rStyle w:val="a7"/>
        <w:noProof/>
      </w:rPr>
      <w:t>2</w:t>
    </w:r>
    <w:r>
      <w:rPr>
        <w:rStyle w:val="a7"/>
      </w:rPr>
      <w:fldChar w:fldCharType="end"/>
    </w:r>
  </w:p>
  <w:p w:rsidR="00930C6A" w:rsidRDefault="00930C6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930C6A"/>
    <w:rsid w:val="000E1D40"/>
    <w:rsid w:val="000F24FF"/>
    <w:rsid w:val="0011792A"/>
    <w:rsid w:val="001325D8"/>
    <w:rsid w:val="001657C3"/>
    <w:rsid w:val="002401CA"/>
    <w:rsid w:val="00240E9E"/>
    <w:rsid w:val="00267F2C"/>
    <w:rsid w:val="002C3F39"/>
    <w:rsid w:val="002F1146"/>
    <w:rsid w:val="002F643E"/>
    <w:rsid w:val="0030773C"/>
    <w:rsid w:val="00317CA6"/>
    <w:rsid w:val="00354379"/>
    <w:rsid w:val="00405A17"/>
    <w:rsid w:val="00422B62"/>
    <w:rsid w:val="00474D30"/>
    <w:rsid w:val="004B1165"/>
    <w:rsid w:val="004C2758"/>
    <w:rsid w:val="004C4783"/>
    <w:rsid w:val="004C56C4"/>
    <w:rsid w:val="00522F0C"/>
    <w:rsid w:val="005522F2"/>
    <w:rsid w:val="0055456A"/>
    <w:rsid w:val="005553B2"/>
    <w:rsid w:val="005F4781"/>
    <w:rsid w:val="005F5175"/>
    <w:rsid w:val="00626102"/>
    <w:rsid w:val="00630DC4"/>
    <w:rsid w:val="006715E2"/>
    <w:rsid w:val="006808C6"/>
    <w:rsid w:val="00686B7B"/>
    <w:rsid w:val="006A3396"/>
    <w:rsid w:val="006D60E2"/>
    <w:rsid w:val="00702656"/>
    <w:rsid w:val="00716AD8"/>
    <w:rsid w:val="00731E07"/>
    <w:rsid w:val="00735695"/>
    <w:rsid w:val="00747BA0"/>
    <w:rsid w:val="00750E10"/>
    <w:rsid w:val="007C34D5"/>
    <w:rsid w:val="007E77FA"/>
    <w:rsid w:val="00802395"/>
    <w:rsid w:val="00812F4E"/>
    <w:rsid w:val="0082210D"/>
    <w:rsid w:val="008F273D"/>
    <w:rsid w:val="00907A27"/>
    <w:rsid w:val="0091328E"/>
    <w:rsid w:val="00930C6A"/>
    <w:rsid w:val="009677D8"/>
    <w:rsid w:val="009E6227"/>
    <w:rsid w:val="009E6BF2"/>
    <w:rsid w:val="009F55A4"/>
    <w:rsid w:val="00A0078D"/>
    <w:rsid w:val="00A117B0"/>
    <w:rsid w:val="00A12269"/>
    <w:rsid w:val="00A24CAF"/>
    <w:rsid w:val="00A34696"/>
    <w:rsid w:val="00AC3F10"/>
    <w:rsid w:val="00AF5BB0"/>
    <w:rsid w:val="00B51A00"/>
    <w:rsid w:val="00B912FD"/>
    <w:rsid w:val="00B91CF6"/>
    <w:rsid w:val="00BF1610"/>
    <w:rsid w:val="00C31176"/>
    <w:rsid w:val="00C34691"/>
    <w:rsid w:val="00CF7DCE"/>
    <w:rsid w:val="00D1285E"/>
    <w:rsid w:val="00D20DFC"/>
    <w:rsid w:val="00D90D7F"/>
    <w:rsid w:val="00DA30B2"/>
    <w:rsid w:val="00E13FAF"/>
    <w:rsid w:val="00E2598B"/>
    <w:rsid w:val="00EB2B19"/>
    <w:rsid w:val="00EC03B3"/>
    <w:rsid w:val="00ED55B3"/>
    <w:rsid w:val="00F14B95"/>
    <w:rsid w:val="00F6400A"/>
    <w:rsid w:val="00F94314"/>
    <w:rsid w:val="00FA2140"/>
    <w:rsid w:val="00FD0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30C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30C6A"/>
  </w:style>
  <w:style w:type="paragraph" w:styleId="a5">
    <w:name w:val="footer"/>
    <w:basedOn w:val="a"/>
    <w:link w:val="a6"/>
    <w:uiPriority w:val="99"/>
    <w:semiHidden/>
    <w:unhideWhenUsed/>
    <w:rsid w:val="00930C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30C6A"/>
  </w:style>
  <w:style w:type="character" w:styleId="a7">
    <w:name w:val="page number"/>
    <w:basedOn w:val="a0"/>
    <w:uiPriority w:val="99"/>
    <w:semiHidden/>
    <w:unhideWhenUsed/>
    <w:rsid w:val="00930C6A"/>
  </w:style>
  <w:style w:type="paragraph" w:styleId="a8">
    <w:name w:val="Balloon Text"/>
    <w:basedOn w:val="a"/>
    <w:link w:val="a9"/>
    <w:uiPriority w:val="99"/>
    <w:semiHidden/>
    <w:unhideWhenUsed/>
    <w:rsid w:val="00930C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30C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3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36546">
          <w:marLeft w:val="61"/>
          <w:marRight w:val="61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DannikEN</cp:lastModifiedBy>
  <cp:revision>4</cp:revision>
  <cp:lastPrinted>2020-10-27T07:03:00Z</cp:lastPrinted>
  <dcterms:created xsi:type="dcterms:W3CDTF">2023-04-28T11:46:00Z</dcterms:created>
  <dcterms:modified xsi:type="dcterms:W3CDTF">2023-05-03T13:27:00Z</dcterms:modified>
</cp:coreProperties>
</file>